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62F3CC" w14:textId="35474804" w:rsidR="001F47F3" w:rsidRDefault="001F47F3" w:rsidP="001F47F3">
      <w:pPr>
        <w:rPr>
          <w:lang w:val="de-DE"/>
        </w:rPr>
      </w:pPr>
      <w:r w:rsidRPr="00A26AA5">
        <w:rPr>
          <w:lang w:val="de-DE"/>
        </w:rPr>
        <w:t>10.1.1.5 L2 – Partnerarbeit – Bist du Alman?</w:t>
      </w:r>
      <w:r>
        <w:rPr>
          <w:lang w:val="de-DE"/>
        </w:rPr>
        <w:t xml:space="preserve">  </w:t>
      </w:r>
      <w:r w:rsidR="007F5807">
        <w:rPr>
          <w:lang w:val="de-DE"/>
        </w:rPr>
        <w:t>Foundation</w:t>
      </w:r>
      <w:r>
        <w:rPr>
          <w:lang w:val="de-DE"/>
        </w:rPr>
        <w:t xml:space="preserve"> Tier</w:t>
      </w:r>
    </w:p>
    <w:p w14:paraId="2B474731" w14:textId="76447779" w:rsidR="008927D6" w:rsidRPr="008927D6" w:rsidRDefault="008927D6" w:rsidP="008927D6">
      <w:pPr>
        <w:pStyle w:val="NormalWeb"/>
        <w:spacing w:before="0" w:beforeAutospacing="0" w:after="160" w:afterAutospacing="0"/>
        <w:rPr>
          <w:lang w:val="de-DE"/>
        </w:rPr>
      </w:pPr>
      <w:bookmarkStart w:id="0" w:name="_Hlk118372995"/>
      <w:r w:rsidRPr="008927D6">
        <w:rPr>
          <w:rFonts w:ascii="Century Gothic" w:hAnsi="Century Gothic"/>
          <w:b/>
          <w:bCs/>
          <w:color w:val="000000"/>
          <w:sz w:val="40"/>
          <w:szCs w:val="40"/>
          <w:lang w:val="de-DE"/>
        </w:rPr>
        <w:t>Partner A</w:t>
      </w:r>
    </w:p>
    <w:p w14:paraId="6882E124" w14:textId="63294A4C" w:rsidR="008927D6" w:rsidRPr="008927D6" w:rsidRDefault="008927D6" w:rsidP="008927D6">
      <w:pPr>
        <w:pStyle w:val="NormalWeb"/>
        <w:spacing w:before="0" w:beforeAutospacing="0" w:after="160" w:afterAutospacing="0"/>
        <w:ind w:left="720" w:firstLine="720"/>
        <w:rPr>
          <w:lang w:val="de-DE"/>
        </w:rPr>
      </w:pPr>
      <w:r w:rsidRPr="008927D6">
        <w:rPr>
          <w:rFonts w:ascii="Century Gothic" w:hAnsi="Century Gothic"/>
          <w:color w:val="000000"/>
          <w:sz w:val="28"/>
          <w:szCs w:val="28"/>
          <w:lang w:val="de-DE"/>
        </w:rPr>
        <w:t>Alman ist eine Person, die … | Alman ist jemand, der … 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485"/>
        <w:gridCol w:w="3486"/>
        <w:gridCol w:w="3486"/>
      </w:tblGrid>
      <w:tr w:rsidR="001F47F3" w14:paraId="1585E3EB" w14:textId="77777777" w:rsidTr="007F5807">
        <w:tc>
          <w:tcPr>
            <w:tcW w:w="3485" w:type="dxa"/>
          </w:tcPr>
          <w:bookmarkEnd w:id="0"/>
          <w:p w14:paraId="24B2A3A5" w14:textId="69C51FCC" w:rsidR="001F47F3" w:rsidRPr="00367D9B" w:rsidRDefault="00367D9B" w:rsidP="00367D9B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711488" behindDoc="0" locked="0" layoutInCell="1" allowOverlap="1" wp14:anchorId="4A61C49B" wp14:editId="63315654">
                  <wp:simplePos x="0" y="0"/>
                  <wp:positionH relativeFrom="column">
                    <wp:posOffset>254000</wp:posOffset>
                  </wp:positionH>
                  <wp:positionV relativeFrom="paragraph">
                    <wp:posOffset>116205</wp:posOffset>
                  </wp:positionV>
                  <wp:extent cx="1618770" cy="1504950"/>
                  <wp:effectExtent l="0" t="0" r="635" b="0"/>
                  <wp:wrapSquare wrapText="bothSides"/>
                  <wp:docPr id="21" name="Picture 21" descr="A picture containing luggage, bag, suitcase, pie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A picture containing luggage, bag, suitcase, piec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877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8876B7F" w14:textId="64CF823A" w:rsidR="001F47F3" w:rsidRDefault="00486062" w:rsidP="00107D86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0AF00B10" wp14:editId="6E66CF7B">
                      <wp:simplePos x="0" y="0"/>
                      <wp:positionH relativeFrom="column">
                        <wp:posOffset>149225</wp:posOffset>
                      </wp:positionH>
                      <wp:positionV relativeFrom="paragraph">
                        <wp:posOffset>79375</wp:posOffset>
                      </wp:positionV>
                      <wp:extent cx="1628775" cy="304800"/>
                      <wp:effectExtent l="0" t="0" r="28575" b="19050"/>
                      <wp:wrapNone/>
                      <wp:docPr id="48" name="Rectangle: Rounded Corners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28775" cy="30480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1BE6A27" w14:textId="409FF339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wears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boring clothes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AF00B10" id="Rectangle: Rounded Corners 48" o:spid="_x0000_s1026" style="position:absolute;left:0;text-align:left;margin-left:11.75pt;margin-top:6.25pt;width:128.25pt;height:2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" fillcolor="#fc0 [3204]" strokecolor="#7f6500 [1604]" strokeweight="1pt">
                      <v:stroke joinstyle="miter"/>
                      <v:textbox>
                        <w:txbxContent>
                          <w:p w14:paraId="41BE6A27" w14:textId="409FF339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wears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boring clothes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5E33BC54" w14:textId="77777777" w:rsidR="001F47F3" w:rsidRDefault="001F47F3" w:rsidP="00382967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486" w:type="dxa"/>
          </w:tcPr>
          <w:p w14:paraId="01CCD084" w14:textId="61719773" w:rsidR="001F47F3" w:rsidRDefault="001125C0" w:rsidP="001125C0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1F524B71" wp14:editId="357186C6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249555</wp:posOffset>
                  </wp:positionV>
                  <wp:extent cx="2066925" cy="1352550"/>
                  <wp:effectExtent l="0" t="0" r="9525" b="0"/>
                  <wp:wrapSquare wrapText="bothSides"/>
                  <wp:docPr id="25" name="Picture 25" descr="A picture containing grass, outdoor, mountain, sk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picture containing grass, outdoor, mountain, sky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 wp14:anchorId="72E80334" wp14:editId="5C50CA21">
                      <wp:simplePos x="0" y="0"/>
                      <wp:positionH relativeFrom="column">
                        <wp:posOffset>317500</wp:posOffset>
                      </wp:positionH>
                      <wp:positionV relativeFrom="paragraph">
                        <wp:posOffset>1945640</wp:posOffset>
                      </wp:positionV>
                      <wp:extent cx="1381125" cy="275590"/>
                      <wp:effectExtent l="0" t="0" r="28575" b="10160"/>
                      <wp:wrapNone/>
                      <wp:docPr id="47" name="Rectangle: Rounded Corners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27559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BF9E6AC" w14:textId="77777777" w:rsidR="00486062" w:rsidRPr="0065381F" w:rsidRDefault="00486062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likes running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2E80334" id="Rectangle: Rounded Corners 47" o:spid="_x0000_s1027" style="position:absolute;margin-left:25pt;margin-top:153.2pt;width:108.75pt;height:21.7pt;z-index:2516408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" fillcolor="#fc0 [3204]" strokecolor="#7f6500 [1604]" strokeweight="1pt">
                      <v:stroke joinstyle="miter"/>
                      <v:textbox>
                        <w:txbxContent>
                          <w:p w14:paraId="4BF9E6AC" w14:textId="77777777" w:rsidR="00486062" w:rsidRPr="0065381F" w:rsidRDefault="00486062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likes running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486" w:type="dxa"/>
          </w:tcPr>
          <w:p w14:paraId="2967FDF2" w14:textId="03EBAE51" w:rsidR="001F47F3" w:rsidRDefault="00486062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CDFF413" wp14:editId="07647443">
                      <wp:simplePos x="0" y="0"/>
                      <wp:positionH relativeFrom="column">
                        <wp:posOffset>313690</wp:posOffset>
                      </wp:positionH>
                      <wp:positionV relativeFrom="paragraph">
                        <wp:posOffset>1925956</wp:posOffset>
                      </wp:positionV>
                      <wp:extent cx="1438275" cy="304800"/>
                      <wp:effectExtent l="0" t="0" r="28575" b="19050"/>
                      <wp:wrapNone/>
                      <wp:docPr id="46" name="Rectangle: Rounded Corners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8275" cy="30480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97AAB3D" w14:textId="7580A299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is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very German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CDFF413" id="Rectangle: Rounded Corners 46" o:spid="_x0000_s1028" style="position:absolute;left:0;text-align:left;margin-left:24.7pt;margin-top:151.65pt;width:113.25pt;height:2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" fillcolor="#fc0 [3204]" strokecolor="#7f6500 [1604]" strokeweight="1pt">
                      <v:stroke joinstyle="miter"/>
                      <v:textbox>
                        <w:txbxContent>
                          <w:p w14:paraId="397AAB3D" w14:textId="7580A299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is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very German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1F47F3">
              <w:rPr>
                <w:noProof/>
              </w:rPr>
              <w:drawing>
                <wp:inline distT="0" distB="0" distL="0" distR="0" wp14:anchorId="0E7F8E41" wp14:editId="6E83DC42">
                  <wp:extent cx="1396029" cy="2085340"/>
                  <wp:effectExtent l="0" t="0" r="0" b="0"/>
                  <wp:docPr id="6" name="Picture 6" descr="A person with flowers on his fac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erson with flowers on his face&#10;&#10;Description automatically generated with low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558" cy="2102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7F3" w14:paraId="78085F56" w14:textId="77777777" w:rsidTr="007F5807">
        <w:tc>
          <w:tcPr>
            <w:tcW w:w="3485" w:type="dxa"/>
          </w:tcPr>
          <w:p w14:paraId="3397788C" w14:textId="655D2B57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6496" behindDoc="0" locked="0" layoutInCell="1" allowOverlap="1" wp14:anchorId="57D39B2A" wp14:editId="52BDC26B">
                      <wp:simplePos x="0" y="0"/>
                      <wp:positionH relativeFrom="column">
                        <wp:posOffset>330200</wp:posOffset>
                      </wp:positionH>
                      <wp:positionV relativeFrom="paragraph">
                        <wp:posOffset>1545590</wp:posOffset>
                      </wp:positionV>
                      <wp:extent cx="1381125" cy="314325"/>
                      <wp:effectExtent l="0" t="0" r="28575" b="28575"/>
                      <wp:wrapNone/>
                      <wp:docPr id="28" name="Rectangle: Rounded Corners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9A71838" w14:textId="77777777" w:rsidR="00107D86" w:rsidRPr="0065381F" w:rsidRDefault="00107D86" w:rsidP="00107D86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laughs lots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7D39B2A" id="Rectangle: Rounded Corners 28" o:spid="_x0000_s1029" style="position:absolute;left:0;text-align:left;margin-left:26pt;margin-top:121.7pt;width:108.75pt;height:24.75pt;z-index:251626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" fillcolor="#fc0 [3204]" strokecolor="#7f6500 [1604]" strokeweight="1pt">
                      <v:stroke joinstyle="miter"/>
                      <v:textbox>
                        <w:txbxContent>
                          <w:p w14:paraId="29A71838" w14:textId="77777777" w:rsidR="00107D86" w:rsidRPr="0065381F" w:rsidRDefault="00107D86" w:rsidP="00107D86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laughs lots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3A0BD8"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1ADCCF21" wp14:editId="5E978523">
                  <wp:simplePos x="0" y="0"/>
                  <wp:positionH relativeFrom="column">
                    <wp:posOffset>120650</wp:posOffset>
                  </wp:positionH>
                  <wp:positionV relativeFrom="paragraph">
                    <wp:posOffset>190500</wp:posOffset>
                  </wp:positionV>
                  <wp:extent cx="1869719" cy="1242060"/>
                  <wp:effectExtent l="0" t="0" r="0" b="0"/>
                  <wp:wrapSquare wrapText="bothSides"/>
                  <wp:docPr id="26" name="Picture 26" descr="A picture containing person, person, glasses, out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icture containing person, person, glasses, outdoor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719" cy="124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A7474EE" w14:textId="201F21B7" w:rsidR="001F47F3" w:rsidRDefault="001F47F3" w:rsidP="00382967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486" w:type="dxa"/>
          </w:tcPr>
          <w:p w14:paraId="40B6B078" w14:textId="6BCBF57E" w:rsidR="001F47F3" w:rsidRDefault="001F47F3" w:rsidP="00382967">
            <w:pPr>
              <w:jc w:val="center"/>
              <w:rPr>
                <w:noProof/>
              </w:rPr>
            </w:pPr>
          </w:p>
          <w:p w14:paraId="3B9CB58C" w14:textId="43371867" w:rsidR="001F47F3" w:rsidRDefault="00486062" w:rsidP="0038296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B012A4" wp14:editId="04C7F4A6">
                  <wp:extent cx="2012440" cy="1295400"/>
                  <wp:effectExtent l="0" t="0" r="6985" b="0"/>
                  <wp:docPr id="4" name="Picture 4" descr="Sausages on a grill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Sausages on a grill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421" cy="1307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EDA06B" w14:textId="118BD8E9" w:rsidR="001F47F3" w:rsidRDefault="00486062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E8A1131" wp14:editId="34D9038E">
                      <wp:simplePos x="0" y="0"/>
                      <wp:positionH relativeFrom="column">
                        <wp:posOffset>189865</wp:posOffset>
                      </wp:positionH>
                      <wp:positionV relativeFrom="paragraph">
                        <wp:posOffset>100965</wp:posOffset>
                      </wp:positionV>
                      <wp:extent cx="1676400" cy="285750"/>
                      <wp:effectExtent l="0" t="0" r="19050" b="19050"/>
                      <wp:wrapNone/>
                      <wp:docPr id="40" name="Rectangle: Rounded Corners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76400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6013A55" w14:textId="5D7D346E" w:rsidR="00486062" w:rsidRPr="0065381F" w:rsidRDefault="00486062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likes </w:t>
                                  </w:r>
                                  <w:r w:rsidR="001125C0">
                                    <w:rPr>
                                      <w:sz w:val="22"/>
                                      <w:szCs w:val="22"/>
                                    </w:rPr>
                                    <w:t xml:space="preserve">eating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sausages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E8A1131" id="Rectangle: Rounded Corners 40" o:spid="_x0000_s1030" style="position:absolute;left:0;text-align:left;margin-left:14.95pt;margin-top:7.95pt;width:132pt;height:22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" fillcolor="#fc0 [3204]" strokecolor="#7f6500 [1604]" strokeweight="1pt">
                      <v:stroke joinstyle="miter"/>
                      <v:textbox>
                        <w:txbxContent>
                          <w:p w14:paraId="06013A55" w14:textId="5D7D346E" w:rsidR="00486062" w:rsidRPr="0065381F" w:rsidRDefault="00486062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likes </w:t>
                            </w:r>
                            <w:r w:rsidR="001125C0">
                              <w:rPr>
                                <w:sz w:val="22"/>
                                <w:szCs w:val="22"/>
                              </w:rPr>
                              <w:t xml:space="preserve">eating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sausages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082FD336" w14:textId="646F0125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486" w:type="dxa"/>
          </w:tcPr>
          <w:p w14:paraId="2DC663C8" w14:textId="78F5E7B3" w:rsidR="001F47F3" w:rsidRDefault="00BB09ED" w:rsidP="00382967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712512" behindDoc="0" locked="0" layoutInCell="1" allowOverlap="1" wp14:anchorId="02DF98B4" wp14:editId="125F1C87">
                  <wp:simplePos x="0" y="0"/>
                  <wp:positionH relativeFrom="column">
                    <wp:posOffset>497205</wp:posOffset>
                  </wp:positionH>
                  <wp:positionV relativeFrom="paragraph">
                    <wp:posOffset>45720</wp:posOffset>
                  </wp:positionV>
                  <wp:extent cx="1044575" cy="1567815"/>
                  <wp:effectExtent l="0" t="0" r="3175" b="0"/>
                  <wp:wrapSquare wrapText="bothSides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4575" cy="156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F5AA101" w14:textId="6049595B" w:rsidR="00BB09ED" w:rsidRDefault="00BB09ED" w:rsidP="00BB09ED">
            <w:pPr>
              <w:pStyle w:val="NormalWeb"/>
            </w:pPr>
          </w:p>
          <w:p w14:paraId="1A3ED89B" w14:textId="31DD1140" w:rsidR="001F47F3" w:rsidRDefault="00107D86" w:rsidP="001F47F3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616C17D5" wp14:editId="74D7BA03">
                      <wp:simplePos x="0" y="0"/>
                      <wp:positionH relativeFrom="column">
                        <wp:posOffset>296545</wp:posOffset>
                      </wp:positionH>
                      <wp:positionV relativeFrom="paragraph">
                        <wp:posOffset>807331</wp:posOffset>
                      </wp:positionV>
                      <wp:extent cx="1381125" cy="285750"/>
                      <wp:effectExtent l="0" t="0" r="28575" b="19050"/>
                      <wp:wrapSquare wrapText="bothSides"/>
                      <wp:docPr id="16" name="Rectangle: Rounded Corners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E3495CB" w14:textId="77777777" w:rsidR="00107D86" w:rsidRPr="0065381F" w:rsidRDefault="00107D86" w:rsidP="00107D86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h</w:t>
                                  </w:r>
                                  <w:r w:rsidRPr="0065381F">
                                    <w:rPr>
                                      <w:sz w:val="22"/>
                                      <w:szCs w:val="22"/>
                                    </w:rPr>
                                    <w:t>as children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16C17D5" id="Rectangle: Rounded Corners 16" o:spid="_x0000_s1031" style="position:absolute;left:0;text-align:left;margin-left:23.35pt;margin-top:63.55pt;width:108.75pt;height:22.5pt;z-index:251713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" fillcolor="#fc0 [3204]" strokecolor="#7f6500 [1604]" strokeweight="1pt">
                      <v:stroke joinstyle="miter"/>
                      <v:textbox>
                        <w:txbxContent>
                          <w:p w14:paraId="3E3495CB" w14:textId="77777777" w:rsidR="00107D86" w:rsidRPr="0065381F" w:rsidRDefault="00107D86" w:rsidP="00107D86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h</w:t>
                            </w:r>
                            <w:r w:rsidRPr="0065381F">
                              <w:rPr>
                                <w:sz w:val="22"/>
                                <w:szCs w:val="22"/>
                              </w:rPr>
                              <w:t>as children</w:t>
                            </w:r>
                          </w:p>
                        </w:txbxContent>
                      </v:textbox>
                      <w10:wrap type="square"/>
                    </v:roundrect>
                  </w:pict>
                </mc:Fallback>
              </mc:AlternateContent>
            </w:r>
          </w:p>
        </w:tc>
      </w:tr>
      <w:tr w:rsidR="001F47F3" w14:paraId="5AE4D059" w14:textId="77777777" w:rsidTr="007F5807">
        <w:tc>
          <w:tcPr>
            <w:tcW w:w="3485" w:type="dxa"/>
          </w:tcPr>
          <w:p w14:paraId="743E6CCF" w14:textId="091EFCDE" w:rsidR="001F47F3" w:rsidRDefault="001125C0" w:rsidP="00382967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7F80534E" wp14:editId="342ADE9A">
                  <wp:simplePos x="0" y="0"/>
                  <wp:positionH relativeFrom="column">
                    <wp:posOffset>416338</wp:posOffset>
                  </wp:positionH>
                  <wp:positionV relativeFrom="paragraph">
                    <wp:posOffset>202565</wp:posOffset>
                  </wp:positionV>
                  <wp:extent cx="1247775" cy="1467971"/>
                  <wp:effectExtent l="0" t="0" r="0" b="0"/>
                  <wp:wrapSquare wrapText="bothSides"/>
                  <wp:docPr id="30" name="Picture 30" descr="A statue of a person reading a book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A statue of a person reading a book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67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9E14A19" w14:textId="4A96754E" w:rsidR="001F47F3" w:rsidRPr="00E707CA" w:rsidRDefault="001F47F3" w:rsidP="00382967">
            <w:pPr>
              <w:jc w:val="center"/>
            </w:pPr>
          </w:p>
          <w:p w14:paraId="72E44F29" w14:textId="6418D3F1" w:rsidR="001F47F3" w:rsidRPr="00107D86" w:rsidRDefault="001F47F3" w:rsidP="00382967">
            <w:pPr>
              <w:rPr>
                <w:rFonts w:ascii="Century Gothic" w:hAnsi="Century Gothic"/>
                <w:lang w:val="de-DE"/>
              </w:rPr>
            </w:pPr>
          </w:p>
          <w:p w14:paraId="3BBDCCEF" w14:textId="2787AB5B" w:rsidR="001F47F3" w:rsidRDefault="001125C0" w:rsidP="00382967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55C53F46" wp14:editId="1FB4C090">
                      <wp:simplePos x="0" y="0"/>
                      <wp:positionH relativeFrom="column">
                        <wp:posOffset>215900</wp:posOffset>
                      </wp:positionH>
                      <wp:positionV relativeFrom="paragraph">
                        <wp:posOffset>1156335</wp:posOffset>
                      </wp:positionV>
                      <wp:extent cx="1619250" cy="314325"/>
                      <wp:effectExtent l="0" t="0" r="19050" b="28575"/>
                      <wp:wrapSquare wrapText="bothSides"/>
                      <wp:docPr id="49" name="Rectangle: Rounded Corners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71384D7" w14:textId="2B45DB47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tells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boring stories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5C53F46" id="Rectangle: Rounded Corners 49" o:spid="_x0000_s1032" style="position:absolute;margin-left:17pt;margin-top:91.05pt;width:127.5pt;height:24.7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" fillcolor="#fc0 [3204]" strokecolor="#7f6500 [1604]" strokeweight="1pt">
                      <v:stroke joinstyle="miter"/>
                      <v:textbox>
                        <w:txbxContent>
                          <w:p w14:paraId="771384D7" w14:textId="2B45DB47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tells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boring stories</w:t>
                            </w:r>
                          </w:p>
                        </w:txbxContent>
                      </v:textbox>
                      <w10:wrap type="square"/>
                    </v:roundrect>
                  </w:pict>
                </mc:Fallback>
              </mc:AlternateContent>
            </w:r>
          </w:p>
        </w:tc>
        <w:tc>
          <w:tcPr>
            <w:tcW w:w="3486" w:type="dxa"/>
          </w:tcPr>
          <w:p w14:paraId="7B6BBC2C" w14:textId="77777777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  <w:p w14:paraId="668F3385" w14:textId="77777777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5341C79D" wp14:editId="1D93AAD4">
                  <wp:extent cx="1935697" cy="1276350"/>
                  <wp:effectExtent l="0" t="0" r="7620" b="0"/>
                  <wp:docPr id="7" name="Picture 7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Graphical user interfac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724" cy="1283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1ECB88" w14:textId="307B288C" w:rsidR="00486062" w:rsidRDefault="00486062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7FCF4A90" wp14:editId="6FC3B054">
                      <wp:simplePos x="0" y="0"/>
                      <wp:positionH relativeFrom="column">
                        <wp:posOffset>109855</wp:posOffset>
                      </wp:positionH>
                      <wp:positionV relativeFrom="paragraph">
                        <wp:posOffset>251460</wp:posOffset>
                      </wp:positionV>
                      <wp:extent cx="1895475" cy="285750"/>
                      <wp:effectExtent l="0" t="0" r="28575" b="19050"/>
                      <wp:wrapNone/>
                      <wp:docPr id="34" name="Rectangle: Rounded Corners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9547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9E5111E" w14:textId="2C91D14A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listens to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German music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FCF4A90" id="Rectangle: Rounded Corners 34" o:spid="_x0000_s1033" style="position:absolute;left:0;text-align:left;margin-left:8.65pt;margin-top:19.8pt;width:149.25pt;height:22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" fillcolor="#fc0 [3204]" strokecolor="#7f6500 [1604]" strokeweight="1pt">
                      <v:stroke joinstyle="miter"/>
                      <v:textbox>
                        <w:txbxContent>
                          <w:p w14:paraId="29E5111E" w14:textId="2C91D14A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listens to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German music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486" w:type="dxa"/>
          </w:tcPr>
          <w:p w14:paraId="0B7321D0" w14:textId="0769D484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2358571A" wp14:editId="0C655C89">
                      <wp:simplePos x="0" y="0"/>
                      <wp:positionH relativeFrom="column">
                        <wp:posOffset>351790</wp:posOffset>
                      </wp:positionH>
                      <wp:positionV relativeFrom="paragraph">
                        <wp:posOffset>1736090</wp:posOffset>
                      </wp:positionV>
                      <wp:extent cx="1381125" cy="304800"/>
                      <wp:effectExtent l="0" t="0" r="28575" b="19050"/>
                      <wp:wrapNone/>
                      <wp:docPr id="43" name="Rectangle: Rounded Corners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30480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AF15080" w14:textId="77777777" w:rsidR="00486062" w:rsidRPr="0065381F" w:rsidRDefault="00486062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likes dogs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358571A" id="Rectangle: Rounded Corners 43" o:spid="_x0000_s1034" style="position:absolute;left:0;text-align:left;margin-left:27.7pt;margin-top:136.7pt;width:108.75pt;height:24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" fillcolor="#fc0 [3204]" strokecolor="#7f6500 [1604]" strokeweight="1pt">
                      <v:stroke joinstyle="miter"/>
                      <v:textbox>
                        <w:txbxContent>
                          <w:p w14:paraId="0AF15080" w14:textId="77777777" w:rsidR="00486062" w:rsidRPr="0065381F" w:rsidRDefault="00486062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likes dogs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5C6174"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450D43DB" wp14:editId="742990FE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378460</wp:posOffset>
                  </wp:positionV>
                  <wp:extent cx="1856105" cy="1235710"/>
                  <wp:effectExtent l="5398" t="0" r="0" b="0"/>
                  <wp:wrapSquare wrapText="bothSides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56105" cy="1235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83A0DE1" w14:textId="1E01C7EA" w:rsidR="00780AD9" w:rsidRDefault="00780AD9" w:rsidP="001F47F3">
      <w:pPr>
        <w:rPr>
          <w:lang w:val="de-DE"/>
        </w:rPr>
      </w:pPr>
    </w:p>
    <w:p w14:paraId="2D286502" w14:textId="77777777" w:rsidR="007F5807" w:rsidRDefault="0042737E" w:rsidP="0042737E">
      <w:pPr>
        <w:pStyle w:val="NormalWeb"/>
        <w:spacing w:before="0" w:beforeAutospacing="0" w:after="160" w:afterAutospacing="0"/>
        <w:rPr>
          <w:rFonts w:ascii="Century Gothic" w:hAnsi="Century Gothic"/>
          <w:color w:val="000000"/>
          <w:sz w:val="28"/>
          <w:szCs w:val="28"/>
          <w:lang w:val="de-DE"/>
        </w:rPr>
      </w:pP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>Beschreib ein Bild mit einem Relativsatz. Beginn mit: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br/>
        <w:t>‚</w:t>
      </w:r>
      <w:r w:rsidRPr="0042737E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>Alman ist eine Person, die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>…‘ | ‚</w:t>
      </w:r>
      <w:r w:rsidRPr="0042737E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>Alman ist jemand, der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 xml:space="preserve">…‘  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br/>
      </w:r>
    </w:p>
    <w:p w14:paraId="4364E519" w14:textId="0BF0BA51" w:rsidR="0042737E" w:rsidRPr="0042737E" w:rsidRDefault="0042737E" w:rsidP="0042737E">
      <w:pPr>
        <w:pStyle w:val="NormalWeb"/>
        <w:spacing w:before="0" w:beforeAutospacing="0" w:after="160" w:afterAutospacing="0"/>
        <w:rPr>
          <w:lang w:val="de-DE"/>
        </w:rPr>
      </w:pP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 xml:space="preserve">Hör deinem/deiner Partner*in zu. Mach ein X auf dem richtigen Bild. 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br/>
        <w:t>Wer zuerst 3 in einer Reihe hat, gewinnt.  </w:t>
      </w:r>
    </w:p>
    <w:p w14:paraId="1FBD7D9B" w14:textId="77777777" w:rsidR="0042737E" w:rsidRDefault="0042737E" w:rsidP="001F47F3">
      <w:pPr>
        <w:rPr>
          <w:lang w:val="de-DE"/>
        </w:rPr>
      </w:pPr>
    </w:p>
    <w:p w14:paraId="010CF2EF" w14:textId="77777777" w:rsidR="007F5807" w:rsidRDefault="007F5807" w:rsidP="001F47F3">
      <w:pPr>
        <w:rPr>
          <w:lang w:val="de-DE"/>
        </w:rPr>
      </w:pPr>
    </w:p>
    <w:p w14:paraId="52712855" w14:textId="1EDAB070" w:rsidR="001F47F3" w:rsidRDefault="001F47F3" w:rsidP="001F47F3">
      <w:pPr>
        <w:rPr>
          <w:lang w:val="de-DE"/>
        </w:rPr>
      </w:pPr>
      <w:r w:rsidRPr="00A26AA5">
        <w:rPr>
          <w:lang w:val="de-DE"/>
        </w:rPr>
        <w:lastRenderedPageBreak/>
        <w:t>10.1.1.5 L2 – Partnerarbeit – Bist du Alman?</w:t>
      </w:r>
      <w:r>
        <w:rPr>
          <w:lang w:val="de-DE"/>
        </w:rPr>
        <w:t xml:space="preserve"> </w:t>
      </w:r>
      <w:r w:rsidR="007F5807">
        <w:rPr>
          <w:lang w:val="de-DE"/>
        </w:rPr>
        <w:t>Foundation</w:t>
      </w:r>
      <w:r>
        <w:rPr>
          <w:lang w:val="de-DE"/>
        </w:rPr>
        <w:t xml:space="preserve"> Tier </w:t>
      </w:r>
    </w:p>
    <w:p w14:paraId="20AF299D" w14:textId="77777777" w:rsidR="008927D6" w:rsidRPr="008927D6" w:rsidRDefault="008927D6" w:rsidP="008927D6">
      <w:pPr>
        <w:pStyle w:val="NormalWeb"/>
        <w:spacing w:before="0" w:beforeAutospacing="0" w:after="160" w:afterAutospacing="0"/>
        <w:rPr>
          <w:lang w:val="de-DE"/>
        </w:rPr>
      </w:pPr>
      <w:r w:rsidRPr="008927D6">
        <w:rPr>
          <w:rFonts w:ascii="Century Gothic" w:hAnsi="Century Gothic"/>
          <w:b/>
          <w:bCs/>
          <w:color w:val="000000"/>
          <w:sz w:val="40"/>
          <w:szCs w:val="40"/>
          <w:lang w:val="de-DE"/>
        </w:rPr>
        <w:t>Partner</w:t>
      </w:r>
      <w:r w:rsidRPr="008927D6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 xml:space="preserve"> </w:t>
      </w:r>
      <w:r w:rsidRPr="008927D6">
        <w:rPr>
          <w:rFonts w:ascii="Century Gothic" w:hAnsi="Century Gothic"/>
          <w:b/>
          <w:bCs/>
          <w:color w:val="000000"/>
          <w:sz w:val="40"/>
          <w:szCs w:val="40"/>
          <w:lang w:val="de-DE"/>
        </w:rPr>
        <w:t>B</w:t>
      </w:r>
    </w:p>
    <w:p w14:paraId="7ADC2E79" w14:textId="43F242B8" w:rsidR="008927D6" w:rsidRPr="008927D6" w:rsidRDefault="008927D6" w:rsidP="008927D6">
      <w:pPr>
        <w:pStyle w:val="NormalWeb"/>
        <w:spacing w:before="0" w:beforeAutospacing="0" w:after="160" w:afterAutospacing="0"/>
        <w:ind w:left="720" w:firstLine="720"/>
        <w:rPr>
          <w:lang w:val="de-DE"/>
        </w:rPr>
      </w:pPr>
      <w:r w:rsidRPr="008927D6">
        <w:rPr>
          <w:rFonts w:ascii="Century Gothic" w:hAnsi="Century Gothic"/>
          <w:color w:val="000000"/>
          <w:sz w:val="28"/>
          <w:szCs w:val="28"/>
          <w:lang w:val="de-DE"/>
        </w:rPr>
        <w:t>Alman ist eine Person, die … | Alman ist jemand, der … 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426"/>
        <w:gridCol w:w="3621"/>
        <w:gridCol w:w="3666"/>
      </w:tblGrid>
      <w:tr w:rsidR="001F47F3" w14:paraId="3842EF54" w14:textId="77777777" w:rsidTr="007F5807">
        <w:trPr>
          <w:trHeight w:val="3328"/>
        </w:trPr>
        <w:tc>
          <w:tcPr>
            <w:tcW w:w="3426" w:type="dxa"/>
          </w:tcPr>
          <w:p w14:paraId="47A1A7E7" w14:textId="77777777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684864" behindDoc="0" locked="0" layoutInCell="1" allowOverlap="1" wp14:anchorId="0BFD9E33" wp14:editId="0471CDED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163830</wp:posOffset>
                  </wp:positionV>
                  <wp:extent cx="1935697" cy="1276350"/>
                  <wp:effectExtent l="0" t="0" r="7620" b="0"/>
                  <wp:wrapSquare wrapText="bothSides"/>
                  <wp:docPr id="12" name="Picture 12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Graphical user interfac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697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FB33352" w14:textId="78B8E765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663070A9" wp14:editId="42C866A1">
                      <wp:simplePos x="0" y="0"/>
                      <wp:positionH relativeFrom="column">
                        <wp:posOffset>273050</wp:posOffset>
                      </wp:positionH>
                      <wp:positionV relativeFrom="paragraph">
                        <wp:posOffset>115570</wp:posOffset>
                      </wp:positionV>
                      <wp:extent cx="1571625" cy="285750"/>
                      <wp:effectExtent l="0" t="0" r="28575" b="19050"/>
                      <wp:wrapNone/>
                      <wp:docPr id="39" name="Rectangle: Rounded Corners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7162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AC51DF9" w14:textId="0D2FEA6F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listens to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German music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63070A9" id="Rectangle: Rounded Corners 39" o:spid="_x0000_s1035" style="position:absolute;left:0;text-align:left;margin-left:21.5pt;margin-top:9.1pt;width:123.75pt;height:22.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" fillcolor="#fc0 [3204]" strokecolor="#7f6500 [1604]" strokeweight="1pt">
                      <v:stroke joinstyle="miter"/>
                      <v:textbox>
                        <w:txbxContent>
                          <w:p w14:paraId="4AC51DF9" w14:textId="0D2FEA6F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listens to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German music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38C48191" w14:textId="5326207B" w:rsidR="001F47F3" w:rsidRDefault="001F47F3" w:rsidP="00382967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621" w:type="dxa"/>
          </w:tcPr>
          <w:p w14:paraId="65AB7B07" w14:textId="63BE25FF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689984" behindDoc="0" locked="0" layoutInCell="1" allowOverlap="1" wp14:anchorId="7E6AD380" wp14:editId="5EFE079A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268605</wp:posOffset>
                  </wp:positionV>
                  <wp:extent cx="2012440" cy="1295400"/>
                  <wp:effectExtent l="0" t="0" r="6985" b="0"/>
                  <wp:wrapSquare wrapText="bothSides"/>
                  <wp:docPr id="14" name="Picture 14" descr="Sausages on a grill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Sausages on a grill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44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DC82A63" w14:textId="3FF671EC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D63732C" wp14:editId="72B05AC7">
                      <wp:simplePos x="0" y="0"/>
                      <wp:positionH relativeFrom="column">
                        <wp:posOffset>234315</wp:posOffset>
                      </wp:positionH>
                      <wp:positionV relativeFrom="paragraph">
                        <wp:posOffset>1555750</wp:posOffset>
                      </wp:positionV>
                      <wp:extent cx="1676400" cy="285750"/>
                      <wp:effectExtent l="0" t="0" r="19050" b="19050"/>
                      <wp:wrapNone/>
                      <wp:docPr id="41" name="Rectangle: Rounded Corners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76400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2362FEC" w14:textId="6453346E" w:rsidR="00486062" w:rsidRPr="0065381F" w:rsidRDefault="00486062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likes </w:t>
                                  </w:r>
                                  <w:r w:rsidR="001125C0">
                                    <w:rPr>
                                      <w:sz w:val="22"/>
                                      <w:szCs w:val="22"/>
                                    </w:rPr>
                                    <w:t xml:space="preserve">eating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sausages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D63732C" id="Rectangle: Rounded Corners 41" o:spid="_x0000_s1036" style="position:absolute;left:0;text-align:left;margin-left:18.45pt;margin-top:122.5pt;width:132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" fillcolor="#fc0 [3204]" strokecolor="#7f6500 [1604]" strokeweight="1pt">
                      <v:stroke joinstyle="miter"/>
                      <v:textbox>
                        <w:txbxContent>
                          <w:p w14:paraId="72362FEC" w14:textId="6453346E" w:rsidR="00486062" w:rsidRPr="0065381F" w:rsidRDefault="00486062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likes </w:t>
                            </w:r>
                            <w:r w:rsidR="001125C0">
                              <w:rPr>
                                <w:sz w:val="22"/>
                                <w:szCs w:val="22"/>
                              </w:rPr>
                              <w:t xml:space="preserve">eating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sausages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7E9BB632" w14:textId="3FEEE3D8" w:rsidR="00486062" w:rsidRDefault="00486062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666" w:type="dxa"/>
          </w:tcPr>
          <w:p w14:paraId="6015C7EC" w14:textId="6E1A1DBF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 wp14:anchorId="3611A85D" wp14:editId="28C97464">
                      <wp:simplePos x="0" y="0"/>
                      <wp:positionH relativeFrom="column">
                        <wp:posOffset>217805</wp:posOffset>
                      </wp:positionH>
                      <wp:positionV relativeFrom="paragraph">
                        <wp:posOffset>1745615</wp:posOffset>
                      </wp:positionV>
                      <wp:extent cx="1781175" cy="314325"/>
                      <wp:effectExtent l="0" t="0" r="28575" b="28575"/>
                      <wp:wrapNone/>
                      <wp:docPr id="32" name="Rectangle: Rounded Corners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81175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933656B" w14:textId="0E456D67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wears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boring clothes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611A85D" id="Rectangle: Rounded Corners 32" o:spid="_x0000_s1037" style="position:absolute;left:0;text-align:left;margin-left:17.15pt;margin-top:137.45pt;width:140.25pt;height:24.7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" fillcolor="#fc0 [3204]" strokecolor="#7f6500 [1604]" strokeweight="1pt">
                      <v:stroke joinstyle="miter"/>
                      <v:textbox>
                        <w:txbxContent>
                          <w:p w14:paraId="7933656B" w14:textId="0E456D67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wears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boring clothes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367D9B">
              <w:rPr>
                <w:noProof/>
              </w:rPr>
              <w:drawing>
                <wp:anchor distT="0" distB="0" distL="114300" distR="114300" simplePos="0" relativeHeight="251692032" behindDoc="0" locked="0" layoutInCell="1" allowOverlap="1" wp14:anchorId="2282D356" wp14:editId="628EBFBD">
                  <wp:simplePos x="0" y="0"/>
                  <wp:positionH relativeFrom="column">
                    <wp:posOffset>274955</wp:posOffset>
                  </wp:positionH>
                  <wp:positionV relativeFrom="paragraph">
                    <wp:posOffset>125730</wp:posOffset>
                  </wp:positionV>
                  <wp:extent cx="1618770" cy="1504950"/>
                  <wp:effectExtent l="0" t="0" r="635" b="0"/>
                  <wp:wrapSquare wrapText="bothSides"/>
                  <wp:docPr id="22" name="Picture 22" descr="A picture containing luggage, bag, suitcase, pie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A picture containing luggage, bag, suitcase, piec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877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5DD5CEE" w14:textId="08AA7892" w:rsidR="001F47F3" w:rsidRDefault="001F47F3" w:rsidP="001125C0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</w:tr>
      <w:tr w:rsidR="001F47F3" w14:paraId="4FF19281" w14:textId="77777777" w:rsidTr="007F5807">
        <w:tc>
          <w:tcPr>
            <w:tcW w:w="3426" w:type="dxa"/>
          </w:tcPr>
          <w:p w14:paraId="2CB78D7E" w14:textId="38F66121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11F0EE8C" wp14:editId="5E0EEEC3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180975</wp:posOffset>
                  </wp:positionV>
                  <wp:extent cx="2030809" cy="1352550"/>
                  <wp:effectExtent l="0" t="0" r="7620" b="0"/>
                  <wp:wrapSquare wrapText="bothSides"/>
                  <wp:docPr id="23" name="Picture 23" descr="A picture containing cat, floor, mammal, domestic ca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A picture containing cat, floor, mammal, domestic ca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809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A0BD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0D7A6E63" wp14:editId="56DA47E7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1624330</wp:posOffset>
                      </wp:positionV>
                      <wp:extent cx="1381125" cy="285750"/>
                      <wp:effectExtent l="0" t="0" r="28575" b="19050"/>
                      <wp:wrapNone/>
                      <wp:docPr id="37" name="Rectangle: Rounded Corners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1FEFA1C" w14:textId="77777777" w:rsidR="00486062" w:rsidRPr="0065381F" w:rsidRDefault="00486062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likes cats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D7A6E63" id="Rectangle: Rounded Corners 37" o:spid="_x0000_s1038" style="position:absolute;left:0;text-align:left;margin-left:28.75pt;margin-top:127.9pt;width:108.75pt;height:22.5pt;z-index:251650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" fillcolor="#fc0 [3204]" strokecolor="#7f6500 [1604]" strokeweight="1pt">
                      <v:stroke joinstyle="miter"/>
                      <v:textbox>
                        <w:txbxContent>
                          <w:p w14:paraId="41FEFA1C" w14:textId="77777777" w:rsidR="00486062" w:rsidRPr="0065381F" w:rsidRDefault="00486062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likes cats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7AE42D53" w14:textId="154D7DD6" w:rsidR="001F5630" w:rsidRDefault="001F5630" w:rsidP="003A0BD8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621" w:type="dxa"/>
          </w:tcPr>
          <w:p w14:paraId="1EABB1C1" w14:textId="3E70B2CD" w:rsidR="001F47F3" w:rsidRDefault="001125C0" w:rsidP="00382967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94080" behindDoc="0" locked="0" layoutInCell="1" allowOverlap="1" wp14:anchorId="1E69816D" wp14:editId="66EC1A74">
                  <wp:simplePos x="0" y="0"/>
                  <wp:positionH relativeFrom="column">
                    <wp:posOffset>154940</wp:posOffset>
                  </wp:positionH>
                  <wp:positionV relativeFrom="paragraph">
                    <wp:posOffset>234950</wp:posOffset>
                  </wp:positionV>
                  <wp:extent cx="1869719" cy="1242060"/>
                  <wp:effectExtent l="0" t="0" r="0" b="0"/>
                  <wp:wrapSquare wrapText="bothSides"/>
                  <wp:docPr id="29" name="Picture 29" descr="A picture containing person, person, glasses, out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icture containing person, person, glasses, outdoor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719" cy="124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1A3C737" w14:textId="71AEADB4" w:rsidR="001F47F3" w:rsidRDefault="001125C0" w:rsidP="00382967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8544" behindDoc="0" locked="0" layoutInCell="1" allowOverlap="1" wp14:anchorId="2974C3E9" wp14:editId="5CE2578B">
                      <wp:simplePos x="0" y="0"/>
                      <wp:positionH relativeFrom="column">
                        <wp:posOffset>431165</wp:posOffset>
                      </wp:positionH>
                      <wp:positionV relativeFrom="paragraph">
                        <wp:posOffset>1431290</wp:posOffset>
                      </wp:positionV>
                      <wp:extent cx="1381125" cy="313055"/>
                      <wp:effectExtent l="0" t="0" r="28575" b="10795"/>
                      <wp:wrapNone/>
                      <wp:docPr id="27" name="Rectangle: Rounded Corners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31305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0C217DB" w14:textId="77777777" w:rsidR="00107D86" w:rsidRPr="0065381F" w:rsidRDefault="00107D86" w:rsidP="00107D86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laughs lots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974C3E9" id="Rectangle: Rounded Corners 27" o:spid="_x0000_s1039" style="position:absolute;left:0;text-align:left;margin-left:33.95pt;margin-top:112.7pt;width:108.75pt;height:24.65pt;z-index:251628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" fillcolor="#fc0 [3204]" strokecolor="#7f6500 [1604]" strokeweight="1pt">
                      <v:stroke joinstyle="miter"/>
                      <v:textbox>
                        <w:txbxContent>
                          <w:p w14:paraId="50C217DB" w14:textId="77777777" w:rsidR="00107D86" w:rsidRPr="0065381F" w:rsidRDefault="00107D86" w:rsidP="00107D86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laughs lots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3BCF0278" w14:textId="6A8B00E8" w:rsidR="001F47F3" w:rsidRDefault="001F47F3" w:rsidP="001125C0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666" w:type="dxa"/>
          </w:tcPr>
          <w:p w14:paraId="15623A15" w14:textId="1DA97DAC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  <w:p w14:paraId="3E9D137A" w14:textId="6FBD91DE" w:rsidR="001F5630" w:rsidRDefault="001F563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4B9A13B8" wp14:editId="5830FE28">
                  <wp:extent cx="2047859" cy="1363906"/>
                  <wp:effectExtent l="0" t="0" r="0" b="8255"/>
                  <wp:docPr id="24" name="Picture 24" descr="A picture containing sport, water, outdoor, water spo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sport, water, outdoor, water spor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527" cy="1388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9E88C4" w14:textId="5691F2D3" w:rsidR="00107D86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43A6AE8B" wp14:editId="12E7A2C4">
                      <wp:simplePos x="0" y="0"/>
                      <wp:positionH relativeFrom="column">
                        <wp:posOffset>474980</wp:posOffset>
                      </wp:positionH>
                      <wp:positionV relativeFrom="paragraph">
                        <wp:posOffset>36195</wp:posOffset>
                      </wp:positionV>
                      <wp:extent cx="1381125" cy="304800"/>
                      <wp:effectExtent l="0" t="0" r="28575" b="19050"/>
                      <wp:wrapNone/>
                      <wp:docPr id="38" name="Rectangle: Rounded Corners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30480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858FB9B" w14:textId="77777777" w:rsidR="00486062" w:rsidRPr="0065381F" w:rsidRDefault="00486062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likes swimming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3A6AE8B" id="Rectangle: Rounded Corners 38" o:spid="_x0000_s1040" style="position:absolute;left:0;text-align:left;margin-left:37.4pt;margin-top:2.85pt;width:108.75pt;height:24pt;z-index: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" fillcolor="#fc0 [3204]" strokecolor="#7f6500 [1604]" strokeweight="1pt">
                      <v:stroke joinstyle="miter"/>
                      <v:textbox>
                        <w:txbxContent>
                          <w:p w14:paraId="2858FB9B" w14:textId="77777777" w:rsidR="00486062" w:rsidRPr="0065381F" w:rsidRDefault="00486062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likes swimming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1F47F3" w14:paraId="353C8008" w14:textId="77777777" w:rsidTr="007F5807">
        <w:tc>
          <w:tcPr>
            <w:tcW w:w="3426" w:type="dxa"/>
          </w:tcPr>
          <w:p w14:paraId="018E4DC3" w14:textId="5B6ECB81" w:rsidR="001F47F3" w:rsidRDefault="00486062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30C17001" wp14:editId="7CF4FF9B">
                      <wp:simplePos x="0" y="0"/>
                      <wp:positionH relativeFrom="column">
                        <wp:posOffset>292100</wp:posOffset>
                      </wp:positionH>
                      <wp:positionV relativeFrom="paragraph">
                        <wp:posOffset>1756307</wp:posOffset>
                      </wp:positionV>
                      <wp:extent cx="1438275" cy="285750"/>
                      <wp:effectExtent l="0" t="0" r="28575" b="19050"/>
                      <wp:wrapNone/>
                      <wp:docPr id="33" name="Rectangle: Rounded Corners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827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38AF9A6" w14:textId="089287AC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is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very German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0C17001" id="Rectangle: Rounded Corners 33" o:spid="_x0000_s1041" style="position:absolute;left:0;text-align:left;margin-left:23pt;margin-top:138.3pt;width:113.25pt;height:22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" fillcolor="#fc0 [3204]" strokecolor="#7f6500 [1604]" strokeweight="1pt">
                      <v:stroke joinstyle="miter"/>
                      <v:textbox>
                        <w:txbxContent>
                          <w:p w14:paraId="038AF9A6" w14:textId="089287AC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is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very German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1F47F3">
              <w:rPr>
                <w:noProof/>
              </w:rPr>
              <w:drawing>
                <wp:inline distT="0" distB="0" distL="0" distR="0" wp14:anchorId="32F32C9B" wp14:editId="4A2457F5">
                  <wp:extent cx="1396029" cy="2085340"/>
                  <wp:effectExtent l="0" t="0" r="0" b="0"/>
                  <wp:docPr id="18" name="Picture 18" descr="A person with flowers on his fac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erson with flowers on his face&#10;&#10;Description automatically generated with low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558" cy="2102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</w:tcPr>
          <w:p w14:paraId="4B49DEB9" w14:textId="40051E33" w:rsidR="001F47F3" w:rsidRDefault="00CB634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rFonts w:ascii="Century Gothic" w:hAnsi="Century Gothic"/>
                <w:noProof/>
                <w:sz w:val="28"/>
                <w:szCs w:val="28"/>
                <w:lang w:val="de-DE"/>
              </w:rPr>
              <w:drawing>
                <wp:anchor distT="0" distB="0" distL="114300" distR="114300" simplePos="0" relativeHeight="251714560" behindDoc="0" locked="0" layoutInCell="1" allowOverlap="1" wp14:anchorId="4433E022" wp14:editId="6A0AC39F">
                  <wp:simplePos x="0" y="0"/>
                  <wp:positionH relativeFrom="column">
                    <wp:posOffset>583578</wp:posOffset>
                  </wp:positionH>
                  <wp:positionV relativeFrom="paragraph">
                    <wp:posOffset>120067</wp:posOffset>
                  </wp:positionV>
                  <wp:extent cx="1042670" cy="1566545"/>
                  <wp:effectExtent l="0" t="0" r="5080" b="0"/>
                  <wp:wrapSquare wrapText="bothSides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670" cy="1566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21641BAD" w14:textId="12E591B8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  <w:p w14:paraId="7B1E55A7" w14:textId="7A4D9581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  <w:p w14:paraId="6BF2317A" w14:textId="0D6D62F6" w:rsidR="001F47F3" w:rsidRDefault="00CB6340" w:rsidP="001F47F3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7F7DBEF7" wp14:editId="12CED949">
                      <wp:simplePos x="0" y="0"/>
                      <wp:positionH relativeFrom="column">
                        <wp:posOffset>410302</wp:posOffset>
                      </wp:positionH>
                      <wp:positionV relativeFrom="paragraph">
                        <wp:posOffset>1090670</wp:posOffset>
                      </wp:positionV>
                      <wp:extent cx="1381125" cy="285750"/>
                      <wp:effectExtent l="0" t="0" r="28575" b="19050"/>
                      <wp:wrapNone/>
                      <wp:docPr id="17" name="Rectangle: Rounded Corners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F59CF7E" w14:textId="77777777" w:rsidR="00107D86" w:rsidRPr="0065381F" w:rsidRDefault="00107D86" w:rsidP="00107D86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h</w:t>
                                  </w:r>
                                  <w:r w:rsidRPr="0065381F">
                                    <w:rPr>
                                      <w:sz w:val="22"/>
                                      <w:szCs w:val="22"/>
                                    </w:rPr>
                                    <w:t>as children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F7DBEF7" id="Rectangle: Rounded Corners 17" o:spid="_x0000_s1042" style="position:absolute;margin-left:32.3pt;margin-top:85.9pt;width:108.75pt;height:22.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" fillcolor="#fc0 [3204]" strokecolor="#7f6500 [1604]" strokeweight="1pt">
                      <v:stroke joinstyle="miter"/>
                      <v:textbox>
                        <w:txbxContent>
                          <w:p w14:paraId="0F59CF7E" w14:textId="77777777" w:rsidR="00107D86" w:rsidRPr="0065381F" w:rsidRDefault="00107D86" w:rsidP="00107D86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h</w:t>
                            </w:r>
                            <w:r w:rsidRPr="0065381F">
                              <w:rPr>
                                <w:sz w:val="22"/>
                                <w:szCs w:val="22"/>
                              </w:rPr>
                              <w:t>as children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666" w:type="dxa"/>
          </w:tcPr>
          <w:p w14:paraId="45610B8F" w14:textId="77777777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  <w:p w14:paraId="370538B4" w14:textId="0941584C" w:rsidR="001F47F3" w:rsidRDefault="00BC2548" w:rsidP="0038296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849EAB1" wp14:editId="2FB759B8">
                  <wp:extent cx="1247775" cy="1467971"/>
                  <wp:effectExtent l="0" t="0" r="0" b="0"/>
                  <wp:docPr id="31" name="Picture 31" descr="A statue of a person reading a book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A statue of a person reading a book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1131" cy="1471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5D1D5E" w14:textId="2AE509D7" w:rsidR="001F47F3" w:rsidRDefault="00CB634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65E0941D" wp14:editId="30B3C8D6">
                      <wp:simplePos x="0" y="0"/>
                      <wp:positionH relativeFrom="column">
                        <wp:posOffset>313055</wp:posOffset>
                      </wp:positionH>
                      <wp:positionV relativeFrom="paragraph">
                        <wp:posOffset>32385</wp:posOffset>
                      </wp:positionV>
                      <wp:extent cx="1533525" cy="314325"/>
                      <wp:effectExtent l="0" t="0" r="28575" b="28575"/>
                      <wp:wrapNone/>
                      <wp:docPr id="35" name="Rectangle: Rounded Corners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33525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8534389" w14:textId="0D4476C1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tells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boring stories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5E0941D" id="Rectangle: Rounded Corners 35" o:spid="_x0000_s1043" style="position:absolute;left:0;text-align:left;margin-left:24.65pt;margin-top:2.55pt;width:120.75pt;height:24.7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" fillcolor="#fc0 [3204]" strokecolor="#7f6500 [1604]" strokeweight="1pt">
                      <v:stroke joinstyle="miter"/>
                      <v:textbox>
                        <w:txbxContent>
                          <w:p w14:paraId="08534389" w14:textId="0D4476C1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tells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boring stories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</w:tbl>
    <w:p w14:paraId="6D08876C" w14:textId="77777777" w:rsidR="001F47F3" w:rsidRDefault="001F47F3" w:rsidP="001F47F3">
      <w:pPr>
        <w:rPr>
          <w:lang w:val="de-DE"/>
        </w:rPr>
      </w:pPr>
    </w:p>
    <w:p w14:paraId="6B056102" w14:textId="56BDABEC" w:rsidR="0042737E" w:rsidRPr="0042737E" w:rsidRDefault="0042737E" w:rsidP="0042737E">
      <w:pPr>
        <w:pStyle w:val="NormalWeb"/>
        <w:spacing w:before="0" w:beforeAutospacing="0" w:after="160" w:afterAutospacing="0"/>
        <w:rPr>
          <w:lang w:val="de-DE"/>
        </w:rPr>
      </w:pP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>Beschreib ein Bild mit einem Relativsatz. Beginn mit: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br/>
        <w:t>‚</w:t>
      </w:r>
      <w:r w:rsidRPr="0042737E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>Alman ist eine Person, die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>…‘ | ‚</w:t>
      </w:r>
      <w:r w:rsidRPr="0042737E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>Alman ist jemand, der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 xml:space="preserve">…‘  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br/>
      </w:r>
    </w:p>
    <w:p w14:paraId="4867855C" w14:textId="77777777" w:rsidR="0042737E" w:rsidRDefault="0042737E" w:rsidP="0042737E">
      <w:pPr>
        <w:pStyle w:val="NormalWeb"/>
        <w:spacing w:before="0" w:beforeAutospacing="0" w:after="160" w:afterAutospacing="0"/>
      </w:pP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 xml:space="preserve">Hör deinem/deiner Partner*in zu. Mach ein X auf dem richtigen Bild. 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br/>
      </w:r>
      <w:proofErr w:type="spellStart"/>
      <w:r>
        <w:rPr>
          <w:rFonts w:ascii="Century Gothic" w:hAnsi="Century Gothic"/>
          <w:color w:val="000000"/>
          <w:sz w:val="28"/>
          <w:szCs w:val="28"/>
        </w:rPr>
        <w:t>Wer</w:t>
      </w:r>
      <w:proofErr w:type="spellEnd"/>
      <w:r>
        <w:rPr>
          <w:rFonts w:ascii="Century Gothic" w:hAnsi="Century Gothic"/>
          <w:color w:val="0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color w:val="000000"/>
          <w:sz w:val="28"/>
          <w:szCs w:val="28"/>
        </w:rPr>
        <w:t>zuerst</w:t>
      </w:r>
      <w:proofErr w:type="spellEnd"/>
      <w:r>
        <w:rPr>
          <w:rFonts w:ascii="Century Gothic" w:hAnsi="Century Gothic"/>
          <w:color w:val="000000"/>
          <w:sz w:val="28"/>
          <w:szCs w:val="28"/>
        </w:rPr>
        <w:t xml:space="preserve"> 3 in </w:t>
      </w:r>
      <w:proofErr w:type="spellStart"/>
      <w:r>
        <w:rPr>
          <w:rFonts w:ascii="Century Gothic" w:hAnsi="Century Gothic"/>
          <w:color w:val="000000"/>
          <w:sz w:val="28"/>
          <w:szCs w:val="28"/>
        </w:rPr>
        <w:t>einer</w:t>
      </w:r>
      <w:proofErr w:type="spellEnd"/>
      <w:r>
        <w:rPr>
          <w:rFonts w:ascii="Century Gothic" w:hAnsi="Century Gothic"/>
          <w:color w:val="0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color w:val="000000"/>
          <w:sz w:val="28"/>
          <w:szCs w:val="28"/>
        </w:rPr>
        <w:t>Reihe</w:t>
      </w:r>
      <w:proofErr w:type="spellEnd"/>
      <w:r>
        <w:rPr>
          <w:rFonts w:ascii="Century Gothic" w:hAnsi="Century Gothic"/>
          <w:color w:val="000000"/>
          <w:sz w:val="28"/>
          <w:szCs w:val="28"/>
        </w:rPr>
        <w:t xml:space="preserve"> hat, </w:t>
      </w:r>
      <w:proofErr w:type="spellStart"/>
      <w:r>
        <w:rPr>
          <w:rFonts w:ascii="Century Gothic" w:hAnsi="Century Gothic"/>
          <w:color w:val="000000"/>
          <w:sz w:val="28"/>
          <w:szCs w:val="28"/>
        </w:rPr>
        <w:t>gewinnt</w:t>
      </w:r>
      <w:proofErr w:type="spellEnd"/>
      <w:r>
        <w:rPr>
          <w:rFonts w:ascii="Century Gothic" w:hAnsi="Century Gothic"/>
          <w:color w:val="000000"/>
          <w:sz w:val="28"/>
          <w:szCs w:val="28"/>
        </w:rPr>
        <w:t>.  </w:t>
      </w:r>
    </w:p>
    <w:sectPr w:rsidR="0042737E" w:rsidSect="00A27D29">
      <w:headerReference w:type="default" r:id="rId20"/>
      <w:footerReference w:type="default" r:id="rId21"/>
      <w:pgSz w:w="11906" w:h="16838"/>
      <w:pgMar w:top="709" w:right="566" w:bottom="567" w:left="567" w:header="283" w:footer="624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60E202" w14:textId="77777777" w:rsidR="00256289" w:rsidRDefault="00256289" w:rsidP="00180B91">
      <w:pPr>
        <w:spacing w:after="0" w:line="240" w:lineRule="auto"/>
      </w:pPr>
      <w:r>
        <w:separator/>
      </w:r>
    </w:p>
  </w:endnote>
  <w:endnote w:type="continuationSeparator" w:id="0">
    <w:p w14:paraId="5A94DD17" w14:textId="77777777" w:rsidR="00256289" w:rsidRDefault="00256289" w:rsidP="00180B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+mn-ea">
    <w:panose1 w:val="00000000000000000000"/>
    <w:charset w:val="00"/>
    <w:family w:val="roman"/>
    <w:notTrueType/>
    <w:pitch w:val="default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A04AA6" w14:textId="4929BDF1" w:rsidR="00175567" w:rsidRPr="00175567" w:rsidRDefault="00175567" w:rsidP="00175567">
    <w:pPr>
      <w:spacing w:after="0" w:line="240" w:lineRule="auto"/>
      <w:jc w:val="right"/>
      <w:rPr>
        <w:rFonts w:eastAsia="+mn-ea" w:cstheme="minorHAnsi"/>
        <w:b/>
        <w:bCs/>
        <w:color w:val="FFFFFF"/>
        <w:kern w:val="24"/>
        <w:u w:val="singl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8842FE" w14:textId="77777777" w:rsidR="00256289" w:rsidRDefault="00256289" w:rsidP="00180B91">
      <w:pPr>
        <w:spacing w:after="0" w:line="240" w:lineRule="auto"/>
      </w:pPr>
      <w:r>
        <w:separator/>
      </w:r>
    </w:p>
  </w:footnote>
  <w:footnote w:type="continuationSeparator" w:id="0">
    <w:p w14:paraId="43DE7AB3" w14:textId="77777777" w:rsidR="00256289" w:rsidRDefault="00256289" w:rsidP="00180B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5AB1B9" w14:textId="77777777" w:rsidR="00180B91" w:rsidRPr="00175567" w:rsidRDefault="00233396" w:rsidP="00175567">
    <w:pPr>
      <w:pStyle w:val="Header"/>
      <w:tabs>
        <w:tab w:val="clear" w:pos="4513"/>
      </w:tabs>
      <w:ind w:left="-1134"/>
      <w:rPr>
        <w:color w:val="8E1114" w:themeColor="accent5" w:themeShade="80"/>
      </w:rPr>
    </w:pPr>
    <w:r>
      <w:rPr>
        <w:rFonts w:eastAsia="+mn-ea" w:cstheme="minorHAnsi"/>
        <w:b/>
        <w:bCs/>
        <w:noProof/>
        <w:color w:val="FFFFFF"/>
        <w:kern w:val="24"/>
        <w:u w:val="single"/>
        <w:lang w:eastAsia="en-GB"/>
      </w:rPr>
      <w:drawing>
        <wp:anchor distT="0" distB="0" distL="114300" distR="114300" simplePos="0" relativeHeight="251658240" behindDoc="1" locked="0" layoutInCell="1" allowOverlap="1" wp14:anchorId="0CBECAA1" wp14:editId="0E7033B8">
          <wp:simplePos x="0" y="0"/>
          <wp:positionH relativeFrom="page">
            <wp:align>right</wp:align>
          </wp:positionH>
          <wp:positionV relativeFrom="paragraph">
            <wp:posOffset>-172085</wp:posOffset>
          </wp:positionV>
          <wp:extent cx="7541351" cy="10667364"/>
          <wp:effectExtent l="0" t="0" r="2540" b="127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1351" cy="106673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5567" w:rsidRPr="00175567">
      <w:rPr>
        <w:color w:val="8E1114" w:themeColor="accent5" w:themeShade="8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7B87D8A"/>
    <w:multiLevelType w:val="hybridMultilevel"/>
    <w:tmpl w:val="EC32DC0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FB15672"/>
    <w:multiLevelType w:val="hybridMultilevel"/>
    <w:tmpl w:val="EC32DC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1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47F3"/>
    <w:rsid w:val="0002651D"/>
    <w:rsid w:val="00030BB2"/>
    <w:rsid w:val="000A5350"/>
    <w:rsid w:val="00107D86"/>
    <w:rsid w:val="001125C0"/>
    <w:rsid w:val="0016309F"/>
    <w:rsid w:val="00175567"/>
    <w:rsid w:val="00180B91"/>
    <w:rsid w:val="001F47F3"/>
    <w:rsid w:val="001F5630"/>
    <w:rsid w:val="00233396"/>
    <w:rsid w:val="00256289"/>
    <w:rsid w:val="00265B36"/>
    <w:rsid w:val="002B56D9"/>
    <w:rsid w:val="00304463"/>
    <w:rsid w:val="00367D9B"/>
    <w:rsid w:val="003829D6"/>
    <w:rsid w:val="003A0BD8"/>
    <w:rsid w:val="003D30F7"/>
    <w:rsid w:val="0042737E"/>
    <w:rsid w:val="00462713"/>
    <w:rsid w:val="00486062"/>
    <w:rsid w:val="00562787"/>
    <w:rsid w:val="005856AD"/>
    <w:rsid w:val="00610E08"/>
    <w:rsid w:val="006353CC"/>
    <w:rsid w:val="006354DD"/>
    <w:rsid w:val="00654AFC"/>
    <w:rsid w:val="00666C57"/>
    <w:rsid w:val="006E2C83"/>
    <w:rsid w:val="0076797A"/>
    <w:rsid w:val="00780AD9"/>
    <w:rsid w:val="007F5807"/>
    <w:rsid w:val="00805D6E"/>
    <w:rsid w:val="0081077C"/>
    <w:rsid w:val="008927D6"/>
    <w:rsid w:val="009A0D9F"/>
    <w:rsid w:val="00A27D29"/>
    <w:rsid w:val="00A6223A"/>
    <w:rsid w:val="00A842EA"/>
    <w:rsid w:val="00AA3F92"/>
    <w:rsid w:val="00AE312B"/>
    <w:rsid w:val="00BB09ED"/>
    <w:rsid w:val="00BC2548"/>
    <w:rsid w:val="00C40962"/>
    <w:rsid w:val="00CB6340"/>
    <w:rsid w:val="00DE08F0"/>
    <w:rsid w:val="00E44342"/>
    <w:rsid w:val="00F36C06"/>
    <w:rsid w:val="00F87C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2145EF"/>
  <w15:chartTrackingRefBased/>
  <w15:docId w15:val="{199118B1-5064-46F8-8C8B-CAC211DF85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 Gothic" w:eastAsiaTheme="minorEastAsia" w:hAnsi="Century Gothic" w:cstheme="minorBidi"/>
        <w:sz w:val="28"/>
        <w:szCs w:val="28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80B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80B91"/>
  </w:style>
  <w:style w:type="paragraph" w:styleId="Footer">
    <w:name w:val="footer"/>
    <w:basedOn w:val="Normal"/>
    <w:link w:val="FooterChar"/>
    <w:uiPriority w:val="99"/>
    <w:unhideWhenUsed/>
    <w:rsid w:val="00180B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80B91"/>
  </w:style>
  <w:style w:type="character" w:styleId="Hyperlink">
    <w:name w:val="Hyperlink"/>
    <w:basedOn w:val="DefaultParagraphFont"/>
    <w:uiPriority w:val="99"/>
    <w:unhideWhenUsed/>
    <w:rsid w:val="00175567"/>
    <w:rPr>
      <w:color w:val="0071DC" w:themeColor="hyperlink"/>
      <w:u w:val="single"/>
    </w:rPr>
  </w:style>
  <w:style w:type="paragraph" w:styleId="NormalWeb">
    <w:name w:val="Normal (Web)"/>
    <w:basedOn w:val="Normal"/>
    <w:uiPriority w:val="99"/>
    <w:unhideWhenUsed/>
    <w:rsid w:val="001755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1F47F3"/>
    <w:pPr>
      <w:spacing w:after="0" w:line="240" w:lineRule="auto"/>
    </w:pPr>
    <w:rPr>
      <w:rFonts w:asciiTheme="minorHAnsi" w:eastAsiaTheme="minorHAnsi" w:hAnsi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F47F3"/>
    <w:pPr>
      <w:ind w:left="720"/>
      <w:contextualSpacing/>
    </w:pPr>
    <w:rPr>
      <w:rFonts w:asciiTheme="minorHAnsi" w:eastAsiaTheme="minorHAnsi" w:hAnsiTheme="minorHAns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845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4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96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0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8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0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56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05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NCELP\NCELP_Resources_Portrait_German.dotx" TargetMode="External"/></Relationships>
</file>

<file path=word/theme/theme1.xml><?xml version="1.0" encoding="utf-8"?>
<a:theme xmlns:a="http://schemas.openxmlformats.org/drawingml/2006/main" name="Office Theme">
  <a:themeElements>
    <a:clrScheme name="NCELP_German">
      <a:dk1>
        <a:srgbClr val="525050"/>
      </a:dk1>
      <a:lt1>
        <a:srgbClr val="3D3C3C"/>
      </a:lt1>
      <a:dk2>
        <a:srgbClr val="FFCC00"/>
      </a:dk2>
      <a:lt2>
        <a:srgbClr val="FFFFFF"/>
      </a:lt2>
      <a:accent1>
        <a:srgbClr val="FFCC00"/>
      </a:accent1>
      <a:accent2>
        <a:srgbClr val="AD1519"/>
      </a:accent2>
      <a:accent3>
        <a:srgbClr val="525050"/>
      </a:accent3>
      <a:accent4>
        <a:srgbClr val="FEE599"/>
      </a:accent4>
      <a:accent5>
        <a:srgbClr val="EA5559"/>
      </a:accent5>
      <a:accent6>
        <a:srgbClr val="FFF2CC"/>
      </a:accent6>
      <a:hlink>
        <a:srgbClr val="0071DC"/>
      </a:hlink>
      <a:folHlink>
        <a:srgbClr val="6F3B55"/>
      </a:folHlink>
    </a:clrScheme>
    <a:fontScheme name="NCELP_Default_Font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NCELP_Resources_Portrait_German.dotx</Template>
  <TotalTime>3</TotalTime>
  <Pages>2</Pages>
  <Words>119</Words>
  <Characters>683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Hilary</dc:creator>
  <cp:keywords/>
  <dc:description/>
  <cp:lastModifiedBy>Rachel Hawkes</cp:lastModifiedBy>
  <cp:revision>4</cp:revision>
  <cp:lastPrinted>2022-11-08T04:17:00Z</cp:lastPrinted>
  <dcterms:created xsi:type="dcterms:W3CDTF">2024-04-01T15:10:00Z</dcterms:created>
  <dcterms:modified xsi:type="dcterms:W3CDTF">2024-04-01T15:30:00Z</dcterms:modified>
</cp:coreProperties>
</file>